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6BC" w:rsidRDefault="00D406BC" w:rsidP="00D406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MILETON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D406BC" w:rsidRDefault="00D406BC" w:rsidP="00D406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D406BC" w:rsidRDefault="00D406BC" w:rsidP="00D406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06BC" w:rsidRDefault="00D406BC" w:rsidP="00D406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06BC" w:rsidRDefault="00D406BC" w:rsidP="00D406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Aug.1427</w:t>
      </w:r>
      <w:r>
        <w:rPr>
          <w:rFonts w:ascii="Times New Roman" w:hAnsi="Times New Roman" w:cs="Times New Roman"/>
          <w:sz w:val="24"/>
          <w:szCs w:val="24"/>
        </w:rPr>
        <w:tab/>
        <w:t>He was ordained to</w:t>
      </w:r>
      <w:r w:rsidR="004B4550">
        <w:rPr>
          <w:rFonts w:ascii="Times New Roman" w:hAnsi="Times New Roman" w:cs="Times New Roman"/>
          <w:sz w:val="24"/>
          <w:szCs w:val="24"/>
        </w:rPr>
        <w:t xml:space="preserve"> his first tonsure in Okehampton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by the Bishop.</w:t>
      </w:r>
    </w:p>
    <w:p w:rsidR="00D406BC" w:rsidRDefault="00D406BC" w:rsidP="00D406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p.111)</w:t>
      </w:r>
    </w:p>
    <w:p w:rsidR="00D406BC" w:rsidRDefault="00D406BC" w:rsidP="00D406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06BC" w:rsidRDefault="00D406BC" w:rsidP="00D406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406BC" w:rsidRDefault="00D406BC" w:rsidP="00D406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2016</w:t>
      </w:r>
    </w:p>
    <w:sectPr w:rsidR="006B2F86" w:rsidRPr="00D406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6BC" w:rsidRDefault="00D406BC" w:rsidP="00E71FC3">
      <w:pPr>
        <w:spacing w:after="0" w:line="240" w:lineRule="auto"/>
      </w:pPr>
      <w:r>
        <w:separator/>
      </w:r>
    </w:p>
  </w:endnote>
  <w:endnote w:type="continuationSeparator" w:id="0">
    <w:p w:rsidR="00D406BC" w:rsidRDefault="00D406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6BC" w:rsidRDefault="00D406BC" w:rsidP="00E71FC3">
      <w:pPr>
        <w:spacing w:after="0" w:line="240" w:lineRule="auto"/>
      </w:pPr>
      <w:r>
        <w:separator/>
      </w:r>
    </w:p>
  </w:footnote>
  <w:footnote w:type="continuationSeparator" w:id="0">
    <w:p w:rsidR="00D406BC" w:rsidRDefault="00D406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6BC"/>
    <w:rsid w:val="004B4550"/>
    <w:rsid w:val="00AB52E8"/>
    <w:rsid w:val="00B16D3F"/>
    <w:rsid w:val="00D406B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3CB74"/>
  <w15:chartTrackingRefBased/>
  <w15:docId w15:val="{B7FFF338-A7BE-4D95-B4CE-933DE4B6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2016-05-26T08:25:00Z</dcterms:created>
  <dcterms:modified xsi:type="dcterms:W3CDTF">2016-05-26T08:31:00Z</dcterms:modified>
</cp:coreProperties>
</file>